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5F5EAC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5F5EAC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5F5EA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5F5EA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5F5EA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5F5EA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5F5EA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5F5EAC" w:rsidRPr="005F5EAC">
          <w:rPr>
            <w:b w:val="0"/>
          </w:rPr>
          <w:t xml:space="preserve"> 07143/010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5F5EAC" w:rsidP="00232C8F">
            <w:r>
              <w:t>Медицинская сестра палатная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5F5EAC" w:rsidP="00232C8F">
            <w:r>
              <w:t>Отсутствует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5F5EAC" w:rsidRPr="005F5EAC">
          <w:rPr>
            <w:rStyle w:val="aa"/>
          </w:rPr>
          <w:t xml:space="preserve"> 3 фтизиатрическое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5F5EAC" w:rsidRPr="005F5EAC">
          <w:rPr>
            <w:rStyle w:val="aa"/>
          </w:rPr>
          <w:t>5;</w:t>
        </w:r>
        <w:r w:rsidR="005F5EAC" w:rsidRPr="005F5EAC">
          <w:rPr>
            <w:u w:val="single"/>
          </w:rPr>
          <w:t xml:space="preserve">  07143/010, 07143/010-1А (07143/010), 07143/010-2А (07143/010), 07143/010-3А (07143/010), 07143/010-4А (07143/010)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5F5EAC" w:rsidRPr="005F5EAC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5F5EAC" w:rsidP="00C31869">
            <w:pPr>
              <w:jc w:val="center"/>
            </w:pPr>
            <w:r>
              <w:t>4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5F5EAC" w:rsidP="00C31869">
            <w:pPr>
              <w:jc w:val="center"/>
            </w:pPr>
            <w:r>
              <w:t>18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5F5EAC" w:rsidP="00C31869">
            <w:pPr>
              <w:jc w:val="center"/>
            </w:pPr>
            <w:r>
              <w:t>18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5F5EAC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5F5EAC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5F5EAC" w:rsidP="00C31869">
            <w:pPr>
              <w:jc w:val="center"/>
            </w:pPr>
            <w:r>
              <w:t>108-750-027 42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5F5EA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5F5EAC" w:rsidRDefault="005F5EAC" w:rsidP="00C31869">
            <w:pPr>
              <w:jc w:val="center"/>
            </w:pPr>
            <w:r>
              <w:t>079-425-101 76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5EAC" w:rsidRPr="003947ED" w:rsidRDefault="005F5EAC" w:rsidP="00AD14A4">
            <w:pPr>
              <w:rPr>
                <w:rStyle w:val="a7"/>
              </w:rPr>
            </w:pPr>
          </w:p>
        </w:tc>
      </w:tr>
      <w:tr w:rsidR="005F5EA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5F5EAC" w:rsidRDefault="005F5EAC" w:rsidP="00C31869">
            <w:pPr>
              <w:jc w:val="center"/>
            </w:pPr>
            <w:r>
              <w:t>014-632-072 10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5EAC" w:rsidRPr="003947ED" w:rsidRDefault="005F5EAC" w:rsidP="00AD14A4">
            <w:pPr>
              <w:rPr>
                <w:rStyle w:val="a7"/>
              </w:rPr>
            </w:pPr>
          </w:p>
        </w:tc>
      </w:tr>
      <w:tr w:rsidR="005F5EA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5F5EAC" w:rsidRDefault="005F5EAC" w:rsidP="00C31869">
            <w:pPr>
              <w:jc w:val="center"/>
            </w:pPr>
            <w:r>
              <w:t>008-831-316 39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5EAC" w:rsidRPr="003947ED" w:rsidRDefault="005F5EAC" w:rsidP="00AD14A4">
            <w:pPr>
              <w:rPr>
                <w:rStyle w:val="a7"/>
              </w:rPr>
            </w:pPr>
          </w:p>
        </w:tc>
      </w:tr>
      <w:tr w:rsidR="005F5EA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5F5EAC" w:rsidRDefault="005F5EAC" w:rsidP="00C31869">
            <w:pPr>
              <w:jc w:val="center"/>
            </w:pPr>
            <w:r>
              <w:t>003-081-072 81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5EAC" w:rsidRPr="003947ED" w:rsidRDefault="005F5EAC" w:rsidP="00AD14A4">
            <w:pPr>
              <w:rPr>
                <w:rStyle w:val="a7"/>
              </w:rPr>
            </w:pPr>
          </w:p>
        </w:tc>
      </w:tr>
      <w:tr w:rsidR="005F5EA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5F5EAC" w:rsidRDefault="005F5EAC" w:rsidP="00C31869">
            <w:pPr>
              <w:jc w:val="center"/>
            </w:pPr>
            <w:r>
              <w:t>079-423-937 03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5EAC" w:rsidRPr="003947ED" w:rsidRDefault="005F5EAC" w:rsidP="00AD14A4">
            <w:pPr>
              <w:rPr>
                <w:rStyle w:val="a7"/>
              </w:rPr>
            </w:pPr>
          </w:p>
        </w:tc>
      </w:tr>
      <w:tr w:rsidR="005F5EA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5F5EAC" w:rsidRDefault="005F5EAC" w:rsidP="00C31869">
            <w:pPr>
              <w:jc w:val="center"/>
            </w:pPr>
            <w:r>
              <w:t>014-300-351 74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5EAC" w:rsidRPr="003947ED" w:rsidRDefault="005F5EAC" w:rsidP="00AD14A4">
            <w:pPr>
              <w:rPr>
                <w:rStyle w:val="a7"/>
              </w:rPr>
            </w:pPr>
          </w:p>
        </w:tc>
      </w:tr>
      <w:tr w:rsidR="005F5EA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5F5EAC" w:rsidRDefault="005F5EAC" w:rsidP="00C31869">
            <w:pPr>
              <w:jc w:val="center"/>
            </w:pPr>
            <w:r>
              <w:t>018-815-289 67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5EAC" w:rsidRPr="003947ED" w:rsidRDefault="005F5EAC" w:rsidP="00AD14A4">
            <w:pPr>
              <w:rPr>
                <w:rStyle w:val="a7"/>
              </w:rPr>
            </w:pPr>
          </w:p>
        </w:tc>
      </w:tr>
      <w:tr w:rsidR="005F5EA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5F5EAC" w:rsidRDefault="005F5EAC" w:rsidP="00C31869">
            <w:pPr>
              <w:jc w:val="center"/>
            </w:pPr>
            <w:r>
              <w:t>080-919-250 74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5EAC" w:rsidRPr="003947ED" w:rsidRDefault="005F5EAC" w:rsidP="00AD14A4">
            <w:pPr>
              <w:rPr>
                <w:rStyle w:val="a7"/>
              </w:rPr>
            </w:pPr>
          </w:p>
        </w:tc>
      </w:tr>
      <w:tr w:rsidR="005F5EA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5F5EAC" w:rsidRDefault="005F5EAC" w:rsidP="00C31869">
            <w:pPr>
              <w:jc w:val="center"/>
            </w:pPr>
            <w:r>
              <w:t>018-194-350 49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5EAC" w:rsidRPr="003947ED" w:rsidRDefault="005F5EAC" w:rsidP="00AD14A4">
            <w:pPr>
              <w:rPr>
                <w:rStyle w:val="a7"/>
              </w:rPr>
            </w:pPr>
          </w:p>
        </w:tc>
      </w:tr>
      <w:tr w:rsidR="005F5EA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5F5EAC" w:rsidRDefault="005F5EAC" w:rsidP="00C31869">
            <w:pPr>
              <w:jc w:val="center"/>
            </w:pPr>
            <w:r>
              <w:t>006-002-959 96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5EAC" w:rsidRPr="003947ED" w:rsidRDefault="005F5EAC" w:rsidP="00AD14A4">
            <w:pPr>
              <w:rPr>
                <w:rStyle w:val="a7"/>
              </w:rPr>
            </w:pPr>
          </w:p>
        </w:tc>
      </w:tr>
      <w:tr w:rsidR="005F5EA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5F5EAC" w:rsidRDefault="005F5EAC" w:rsidP="00C31869">
            <w:pPr>
              <w:jc w:val="center"/>
            </w:pPr>
            <w:r>
              <w:t>017-428-390 49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5EAC" w:rsidRPr="003947ED" w:rsidRDefault="005F5EAC" w:rsidP="00AD14A4">
            <w:pPr>
              <w:rPr>
                <w:rStyle w:val="a7"/>
              </w:rPr>
            </w:pPr>
          </w:p>
        </w:tc>
      </w:tr>
      <w:tr w:rsidR="005F5EA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5F5EAC" w:rsidRDefault="005F5EAC" w:rsidP="00C31869">
            <w:pPr>
              <w:jc w:val="center"/>
            </w:pPr>
            <w:r>
              <w:t>015-660-343 28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5EAC" w:rsidRPr="003947ED" w:rsidRDefault="005F5EAC" w:rsidP="00AD14A4">
            <w:pPr>
              <w:rPr>
                <w:rStyle w:val="a7"/>
              </w:rPr>
            </w:pPr>
          </w:p>
        </w:tc>
      </w:tr>
      <w:tr w:rsidR="005F5EA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5F5EAC" w:rsidRDefault="005F5EAC" w:rsidP="00C31869">
            <w:pPr>
              <w:jc w:val="center"/>
            </w:pPr>
            <w:r>
              <w:t>160-371-161 29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5EAC" w:rsidRPr="003947ED" w:rsidRDefault="005F5EAC" w:rsidP="00AD14A4">
            <w:pPr>
              <w:rPr>
                <w:rStyle w:val="a7"/>
              </w:rPr>
            </w:pPr>
          </w:p>
        </w:tc>
      </w:tr>
      <w:tr w:rsidR="005F5EA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5F5EAC" w:rsidRDefault="005F5EAC" w:rsidP="00C31869">
            <w:pPr>
              <w:jc w:val="center"/>
            </w:pPr>
            <w:r>
              <w:t>008-139-647 45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5EAC" w:rsidRPr="003947ED" w:rsidRDefault="005F5EAC" w:rsidP="00AD14A4">
            <w:pPr>
              <w:rPr>
                <w:rStyle w:val="a7"/>
              </w:rPr>
            </w:pPr>
          </w:p>
        </w:tc>
      </w:tr>
      <w:tr w:rsidR="005F5EA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5F5EAC" w:rsidRDefault="005F5EAC" w:rsidP="00C31869">
            <w:pPr>
              <w:jc w:val="center"/>
            </w:pPr>
            <w:r>
              <w:t>019-693-760 96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5EAC" w:rsidRPr="003947ED" w:rsidRDefault="005F5EAC" w:rsidP="00AD14A4">
            <w:pPr>
              <w:rPr>
                <w:rStyle w:val="a7"/>
              </w:rPr>
            </w:pPr>
          </w:p>
        </w:tc>
      </w:tr>
      <w:tr w:rsidR="005F5EA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5F5EAC" w:rsidRDefault="005F5EAC" w:rsidP="00C31869">
            <w:pPr>
              <w:jc w:val="center"/>
            </w:pPr>
            <w:r>
              <w:t>108-270-874 53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5EAC" w:rsidRPr="003947ED" w:rsidRDefault="005F5EAC" w:rsidP="00AD14A4">
            <w:pPr>
              <w:rPr>
                <w:rStyle w:val="a7"/>
              </w:rPr>
            </w:pPr>
          </w:p>
        </w:tc>
      </w:tr>
      <w:tr w:rsidR="005F5EA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5F5EAC" w:rsidRDefault="005F5EAC" w:rsidP="00C31869">
            <w:pPr>
              <w:jc w:val="center"/>
            </w:pPr>
            <w:r>
              <w:t>105-475-322 37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5EAC" w:rsidRPr="003947ED" w:rsidRDefault="005F5EAC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5F5EAC" w:rsidRPr="005F5EAC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lastRenderedPageBreak/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5F5EAC" w:rsidRPr="005F5EAC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F5E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F5E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F5E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F5E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F5E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F5E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F5E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F5E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5F5EAC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F5E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F5E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F5E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F5E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5F5EAC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F5E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5F5EA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F5E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5F5EAC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5F5EA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F5EA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F5EA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F5EA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F5EA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F5EA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F5EA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417441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VI, статья 30 ФЗ от 28.12.2013 № 400-ФЗ: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персонал; 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F5EA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25436C" w:rsidRPr="0025436C">
          <w:rPr>
            <w:i/>
            <w:u w:val="single"/>
          </w:rPr>
          <w:t>1. Рекомендации по улучшению и оздоровлению условий труда:</w:t>
        </w:r>
        <w:r w:rsidR="0025436C" w:rsidRPr="0025436C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25436C" w:rsidRPr="0025436C">
          <w:rPr>
            <w:i/>
            <w:u w:val="single"/>
          </w:rPr>
          <w:tab/>
          <w:t>   </w:t>
        </w:r>
        <w:r w:rsidR="0025436C" w:rsidRPr="0025436C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</w:t>
        </w:r>
        <w:r w:rsidR="0025436C" w:rsidRPr="0025436C">
          <w:rPr>
            <w:i/>
            <w:u w:val="single"/>
          </w:rPr>
          <w:lastRenderedPageBreak/>
          <w:t>применения труда инвалидов - нет (СП 2.2.9.2510-09);</w:t>
        </w:r>
        <w:r w:rsidR="0025436C" w:rsidRPr="0025436C">
          <w:rPr>
            <w:i/>
            <w:u w:val="single"/>
          </w:rPr>
          <w:tab/>
          <w:t>   </w:t>
        </w:r>
        <w:r w:rsidR="0025436C" w:rsidRPr="0025436C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25436C" w:rsidRPr="0025436C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25436C" w:rsidRPr="0025436C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F5EAC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F5EAC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5F5EA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F5EAC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F5EAC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5F5EA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(дата)</w:t>
            </w: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(дата)</w:t>
            </w: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25436C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5F5E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F5EAC" w:rsidP="004E51DC">
            <w:pPr>
              <w:pStyle w:val="a8"/>
            </w:pPr>
            <w:r>
              <w:t>Пирогова Елена Александровна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5F5E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5F5EAC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EF07A3">
            <w:pPr>
              <w:pStyle w:val="a8"/>
            </w:pPr>
            <w:r>
              <w:t>Сафаева Асия Юсуповна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F5EAC" w:rsidRPr="005F5EAC" w:rsidRDefault="005F5EAC" w:rsidP="00EF07A3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(дата)</w:t>
            </w: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EF07A3">
            <w:pPr>
              <w:pStyle w:val="a8"/>
            </w:pPr>
            <w:r>
              <w:t>Слетова Елена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F5EAC" w:rsidRPr="005F5EAC" w:rsidRDefault="005F5EAC" w:rsidP="00EF07A3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(дата)</w:t>
            </w: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EF07A3">
            <w:pPr>
              <w:pStyle w:val="a8"/>
            </w:pPr>
            <w:r>
              <w:t>Лебедева Надежда Юрьевна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F5EAC" w:rsidRPr="005F5EAC" w:rsidRDefault="005F5EAC" w:rsidP="00EF07A3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(дата)</w:t>
            </w: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EF07A3">
            <w:pPr>
              <w:pStyle w:val="a8"/>
            </w:pPr>
            <w:r>
              <w:t>Алексеева Татьяна Юрьевна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F5EAC" w:rsidRPr="005F5EAC" w:rsidRDefault="005F5EAC" w:rsidP="00EF07A3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(дата)</w:t>
            </w: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EF07A3">
            <w:pPr>
              <w:pStyle w:val="a8"/>
            </w:pPr>
            <w:r>
              <w:t>Деникаева Асия Аббясовна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F5EAC" w:rsidRPr="005F5EAC" w:rsidRDefault="005F5EAC" w:rsidP="00EF07A3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(дата)</w:t>
            </w: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EF07A3">
            <w:pPr>
              <w:pStyle w:val="a8"/>
            </w:pPr>
            <w:r>
              <w:t>Плясунова Елена Михайловна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F5EAC" w:rsidRPr="005F5EAC" w:rsidRDefault="005F5EAC" w:rsidP="00EF07A3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(дата)</w:t>
            </w: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EF07A3">
            <w:pPr>
              <w:pStyle w:val="a8"/>
            </w:pPr>
            <w:r>
              <w:t>Воронина Татьяна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F5EAC" w:rsidRPr="005F5EAC" w:rsidRDefault="005F5EAC" w:rsidP="00EF07A3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(дата)</w:t>
            </w: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EF07A3">
            <w:pPr>
              <w:pStyle w:val="a8"/>
            </w:pPr>
            <w:r>
              <w:t>Бармина Инна Юрьевна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F5EAC" w:rsidRPr="005F5EAC" w:rsidRDefault="005F5EAC" w:rsidP="00EF07A3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(дата)</w:t>
            </w: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EF07A3">
            <w:pPr>
              <w:pStyle w:val="a8"/>
            </w:pPr>
            <w:r>
              <w:t>Трушкина Ольга Васильевна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F5EAC" w:rsidRPr="005F5EAC" w:rsidRDefault="005F5EAC" w:rsidP="00EF07A3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(дата)</w:t>
            </w: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EF07A3">
            <w:pPr>
              <w:pStyle w:val="a8"/>
            </w:pPr>
            <w:r>
              <w:t>Духанина Нина Борисовна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F5EAC" w:rsidRPr="005F5EAC" w:rsidRDefault="005F5EAC" w:rsidP="00EF07A3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(дата)</w:t>
            </w: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EF07A3">
            <w:pPr>
              <w:pStyle w:val="a8"/>
            </w:pPr>
            <w:r>
              <w:t>Кумакова Наталья Валентиновна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F5EAC" w:rsidRPr="005F5EAC" w:rsidRDefault="005F5EAC" w:rsidP="00EF07A3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(дата)</w:t>
            </w: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EF07A3">
            <w:pPr>
              <w:pStyle w:val="a8"/>
            </w:pPr>
            <w:r>
              <w:t>Висляева Татьяна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F5EAC" w:rsidRPr="005F5EAC" w:rsidRDefault="005F5EAC" w:rsidP="00EF07A3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(дата)</w:t>
            </w: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EF07A3">
            <w:pPr>
              <w:pStyle w:val="a8"/>
            </w:pPr>
            <w:r>
              <w:t>Абросимова Анастасия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F5EAC" w:rsidRPr="005F5EAC" w:rsidRDefault="005F5EAC" w:rsidP="00EF07A3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(дата)</w:t>
            </w: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EF07A3">
            <w:pPr>
              <w:pStyle w:val="a8"/>
            </w:pPr>
            <w:r>
              <w:t>Потапенко Светлана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F5EAC" w:rsidRPr="005F5EAC" w:rsidRDefault="005F5EAC" w:rsidP="00EF07A3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(дата)</w:t>
            </w: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EF07A3">
            <w:pPr>
              <w:pStyle w:val="a8"/>
            </w:pPr>
            <w:r>
              <w:t>Бортенева Вера Геннадьевна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F5EAC" w:rsidRPr="005F5EAC" w:rsidRDefault="005F5EAC" w:rsidP="00EF07A3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(дата)</w:t>
            </w: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EF07A3">
            <w:pPr>
              <w:pStyle w:val="a8"/>
            </w:pPr>
            <w:r>
              <w:t>Юртаева Анна Алексеевна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F5EAC" w:rsidRPr="005F5EAC" w:rsidRDefault="005F5EAC" w:rsidP="00EF07A3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(дата)</w:t>
            </w: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EF07A3">
            <w:pPr>
              <w:pStyle w:val="a8"/>
            </w:pPr>
            <w:r>
              <w:t>Саврасова Татьяна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5EAC" w:rsidRPr="005F5EAC" w:rsidRDefault="005F5EAC" w:rsidP="004E51DC">
            <w:pPr>
              <w:pStyle w:val="a8"/>
            </w:pPr>
          </w:p>
        </w:tc>
      </w:tr>
      <w:tr w:rsidR="005F5EAC" w:rsidRPr="005F5EAC" w:rsidTr="005F5EA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F5EAC" w:rsidRPr="005F5EAC" w:rsidRDefault="005F5EAC" w:rsidP="00EF07A3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F5EAC" w:rsidRPr="005F5EAC" w:rsidRDefault="005F5EAC" w:rsidP="004E51DC">
            <w:pPr>
              <w:pStyle w:val="a8"/>
              <w:rPr>
                <w:vertAlign w:val="superscript"/>
              </w:rPr>
            </w:pPr>
            <w:r w:rsidRPr="005F5EAC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5F5EA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07143/010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4E4F65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4E4F65" w:rsidRPr="00C31869">
            <w:rPr>
              <w:rStyle w:val="ad"/>
              <w:sz w:val="20"/>
              <w:szCs w:val="20"/>
            </w:rPr>
            <w:fldChar w:fldCharType="separate"/>
          </w:r>
          <w:r w:rsidR="005F5EAC">
            <w:rPr>
              <w:rStyle w:val="ad"/>
              <w:noProof/>
              <w:sz w:val="20"/>
              <w:szCs w:val="20"/>
            </w:rPr>
            <w:t>1</w:t>
          </w:r>
          <w:r w:rsidR="004E4F65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F5EAC" w:rsidRPr="005F5EAC">
              <w:rPr>
                <w:rStyle w:val="ad"/>
                <w:noProof/>
                <w:sz w:val="20"/>
              </w:rPr>
              <w:t>4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docVars>
    <w:docVar w:name="anal_rms" w:val="5;  07143/010, 07143/010-1А (07143/010), 07143/010-2А (07143/010), 07143/010-3А (07143/010), 07143/010-4А (07143/010)"/>
    <w:docVar w:name="att_date" w:val="    "/>
    <w:docVar w:name="att_num" w:val="    "/>
    <w:docVar w:name="att_org" w:val="    "/>
    <w:docVar w:name="att_zakl" w:val="- заключение;"/>
    <w:docVar w:name="ceh_info" w:val=" 3 фтизиатрическое отделение"/>
    <w:docVar w:name="class" w:val=" не определен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anal" w:val="  Отсутствуют"/>
    <w:docVar w:name="colrab" w:val=" 4 "/>
    <w:docVar w:name="colrab_anal" w:val=" 18 "/>
    <w:docVar w:name="colraball" w:val="    "/>
    <w:docVar w:name="colwom" w:val=" 4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10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F8718575C37A4F9BA41549946783E034"/>
    <w:docVar w:name="rm_id" w:val="175"/>
    <w:docVar w:name="rm_name" w:val="                                          "/>
    <w:docVar w:name="rm_number" w:val=" 07143/010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7163E"/>
    <w:rsid w:val="00197B2A"/>
    <w:rsid w:val="001A003D"/>
    <w:rsid w:val="001F4D8D"/>
    <w:rsid w:val="00232C8F"/>
    <w:rsid w:val="00234932"/>
    <w:rsid w:val="00244615"/>
    <w:rsid w:val="0025436C"/>
    <w:rsid w:val="00280E6D"/>
    <w:rsid w:val="002A0605"/>
    <w:rsid w:val="002E55C6"/>
    <w:rsid w:val="002F0B36"/>
    <w:rsid w:val="002F2205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17441"/>
    <w:rsid w:val="004357DB"/>
    <w:rsid w:val="00444410"/>
    <w:rsid w:val="00451E76"/>
    <w:rsid w:val="00481C22"/>
    <w:rsid w:val="004A47AD"/>
    <w:rsid w:val="004C4DB2"/>
    <w:rsid w:val="004E4F65"/>
    <w:rsid w:val="004E51DC"/>
    <w:rsid w:val="004E5FB2"/>
    <w:rsid w:val="00510595"/>
    <w:rsid w:val="00560C0F"/>
    <w:rsid w:val="00563E94"/>
    <w:rsid w:val="00576095"/>
    <w:rsid w:val="00587CF7"/>
    <w:rsid w:val="005A1558"/>
    <w:rsid w:val="005A3A36"/>
    <w:rsid w:val="005B466C"/>
    <w:rsid w:val="005B7FE8"/>
    <w:rsid w:val="005C0A9A"/>
    <w:rsid w:val="005D65A0"/>
    <w:rsid w:val="005F5EAC"/>
    <w:rsid w:val="005F6B08"/>
    <w:rsid w:val="006338F0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D3BB6"/>
    <w:rsid w:val="008262B6"/>
    <w:rsid w:val="00835248"/>
    <w:rsid w:val="00877BB1"/>
    <w:rsid w:val="00883461"/>
    <w:rsid w:val="00885FB9"/>
    <w:rsid w:val="008D2942"/>
    <w:rsid w:val="008E68DE"/>
    <w:rsid w:val="008E70C1"/>
    <w:rsid w:val="009039DF"/>
    <w:rsid w:val="0090588D"/>
    <w:rsid w:val="0092778A"/>
    <w:rsid w:val="00933CF1"/>
    <w:rsid w:val="00966AAC"/>
    <w:rsid w:val="00967790"/>
    <w:rsid w:val="0098630F"/>
    <w:rsid w:val="009F6B7F"/>
    <w:rsid w:val="00A100AB"/>
    <w:rsid w:val="00A12349"/>
    <w:rsid w:val="00A24FF3"/>
    <w:rsid w:val="00A46EE7"/>
    <w:rsid w:val="00A66F3C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E1926"/>
    <w:rsid w:val="00AE3B26"/>
    <w:rsid w:val="00AF796F"/>
    <w:rsid w:val="00B040A9"/>
    <w:rsid w:val="00B04F25"/>
    <w:rsid w:val="00B55882"/>
    <w:rsid w:val="00B969BD"/>
    <w:rsid w:val="00BA15A3"/>
    <w:rsid w:val="00BA5029"/>
    <w:rsid w:val="00BC2F3C"/>
    <w:rsid w:val="00BE204A"/>
    <w:rsid w:val="00C02721"/>
    <w:rsid w:val="00C03F4A"/>
    <w:rsid w:val="00C31869"/>
    <w:rsid w:val="00C745F6"/>
    <w:rsid w:val="00C81BF6"/>
    <w:rsid w:val="00CB3A61"/>
    <w:rsid w:val="00CC6D65"/>
    <w:rsid w:val="00CE3307"/>
    <w:rsid w:val="00D1442B"/>
    <w:rsid w:val="00D272CC"/>
    <w:rsid w:val="00D76DF8"/>
    <w:rsid w:val="00DB1272"/>
    <w:rsid w:val="00DB5302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F07A3"/>
    <w:rsid w:val="00EF3DC4"/>
    <w:rsid w:val="00F1183C"/>
    <w:rsid w:val="00F31AF6"/>
    <w:rsid w:val="00F356BF"/>
    <w:rsid w:val="00F4005C"/>
    <w:rsid w:val="00F45D3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4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2016-10-17T08:59:00Z</dcterms:created>
  <dcterms:modified xsi:type="dcterms:W3CDTF">2016-10-18T09:17:00Z</dcterms:modified>
</cp:coreProperties>
</file>